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CADAF" w14:textId="77777777" w:rsidR="007F2BB0" w:rsidRDefault="007F2BB0" w:rsidP="007F2B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SOMERFORD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d.1412)</w:t>
      </w:r>
    </w:p>
    <w:p w14:paraId="050FC4B5" w14:textId="77777777" w:rsidR="007F2BB0" w:rsidRDefault="007F2BB0" w:rsidP="007F2B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48F9F4B9" w14:textId="77777777" w:rsidR="007F2BB0" w:rsidRDefault="007F2BB0" w:rsidP="007F2BB0">
      <w:pPr>
        <w:rPr>
          <w:rFonts w:ascii="Times New Roman" w:hAnsi="Times New Roman" w:cs="Times New Roman"/>
          <w:sz w:val="24"/>
          <w:szCs w:val="24"/>
        </w:rPr>
      </w:pPr>
    </w:p>
    <w:p w14:paraId="382E340D" w14:textId="77777777" w:rsidR="007F2BB0" w:rsidRDefault="007F2BB0" w:rsidP="007F2BB0">
      <w:pPr>
        <w:rPr>
          <w:rFonts w:ascii="Times New Roman" w:hAnsi="Times New Roman" w:cs="Times New Roman"/>
          <w:sz w:val="24"/>
          <w:szCs w:val="24"/>
        </w:rPr>
      </w:pPr>
    </w:p>
    <w:p w14:paraId="5F8F9E34" w14:textId="77777777" w:rsidR="007F2BB0" w:rsidRDefault="007F2BB0" w:rsidP="007F2BB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Apr.1412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3B515AC" w14:textId="77777777" w:rsidR="007F2BB0" w:rsidRDefault="007F2BB0" w:rsidP="007F2BB0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p.256)</w:t>
      </w:r>
    </w:p>
    <w:p w14:paraId="750D26B9" w14:textId="77777777" w:rsidR="007F2BB0" w:rsidRDefault="007F2BB0" w:rsidP="007F2B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14936CBD" w14:textId="77777777" w:rsidR="007F2BB0" w:rsidRDefault="007F2BB0" w:rsidP="007F2BB0">
      <w:pPr>
        <w:rPr>
          <w:rFonts w:ascii="Times New Roman" w:hAnsi="Times New Roman" w:cs="Times New Roman"/>
          <w:sz w:val="24"/>
          <w:szCs w:val="24"/>
        </w:rPr>
      </w:pPr>
    </w:p>
    <w:p w14:paraId="76BF46EE" w14:textId="77777777" w:rsidR="007F2BB0" w:rsidRDefault="007F2BB0" w:rsidP="007F2BB0">
      <w:pPr>
        <w:rPr>
          <w:rFonts w:ascii="Times New Roman" w:hAnsi="Times New Roman" w:cs="Times New Roman"/>
          <w:sz w:val="24"/>
          <w:szCs w:val="24"/>
        </w:rPr>
      </w:pPr>
    </w:p>
    <w:p w14:paraId="2311021D" w14:textId="77777777" w:rsidR="007F2BB0" w:rsidRDefault="007F2BB0" w:rsidP="007F2B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April 2023</w:t>
      </w:r>
    </w:p>
    <w:p w14:paraId="20AEB8E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62CF9" w14:textId="77777777" w:rsidR="007F2BB0" w:rsidRDefault="007F2BB0" w:rsidP="009139A6">
      <w:r>
        <w:separator/>
      </w:r>
    </w:p>
  </w:endnote>
  <w:endnote w:type="continuationSeparator" w:id="0">
    <w:p w14:paraId="104E350F" w14:textId="77777777" w:rsidR="007F2BB0" w:rsidRDefault="007F2B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9132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C041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00F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71AAD" w14:textId="77777777" w:rsidR="007F2BB0" w:rsidRDefault="007F2BB0" w:rsidP="009139A6">
      <w:r>
        <w:separator/>
      </w:r>
    </w:p>
  </w:footnote>
  <w:footnote w:type="continuationSeparator" w:id="0">
    <w:p w14:paraId="43D32735" w14:textId="77777777" w:rsidR="007F2BB0" w:rsidRDefault="007F2B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FD1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FF91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7B13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BB0"/>
    <w:rsid w:val="000666E0"/>
    <w:rsid w:val="002510B7"/>
    <w:rsid w:val="005C130B"/>
    <w:rsid w:val="007F2BB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D5F7A"/>
  <w15:chartTrackingRefBased/>
  <w15:docId w15:val="{FB85727A-508D-46B5-A48F-3E642CD33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2BB0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2023-04-27T19:29:00Z</dcterms:created>
  <dcterms:modified xsi:type="dcterms:W3CDTF">2023-04-27T19:29:00Z</dcterms:modified>
</cp:coreProperties>
</file>